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EFEFE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MEGER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3E94924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7A7AF02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6F1E41F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trespass against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Hyket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Pilton, Devon(q.v.), John</w:t>
      </w:r>
    </w:p>
    <w:p w14:paraId="38C977F7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Auger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Poundstock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Cornwall(q.v.),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Payn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Week </w:t>
      </w:r>
      <w:proofErr w:type="spellStart"/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St.Mary</w:t>
      </w:r>
      <w:proofErr w:type="spellEnd"/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</w:t>
      </w:r>
    </w:p>
    <w:p w14:paraId="240C1E91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William Orchard of Week </w:t>
      </w:r>
      <w:proofErr w:type="spellStart"/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St.Mary</w:t>
      </w:r>
      <w:proofErr w:type="spellEnd"/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Bonefaunt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Week </w:t>
      </w:r>
    </w:p>
    <w:p w14:paraId="7FFD605C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St.Mary</w:t>
      </w:r>
      <w:proofErr w:type="spellEnd"/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Thomas Dawe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Poundstoke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Hyket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3666B8C3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Stratton(q.v.).</w:t>
      </w:r>
    </w:p>
    <w:p w14:paraId="1DCAD6C0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99D4949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2113E92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A9A6B11" w14:textId="77777777" w:rsidR="00BB10D2" w:rsidRDefault="00BB10D2" w:rsidP="00BB10D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29 December 2021</w:t>
      </w:r>
    </w:p>
    <w:p w14:paraId="648368E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641F1" w14:textId="77777777" w:rsidR="00BB10D2" w:rsidRDefault="00BB10D2" w:rsidP="009139A6">
      <w:r>
        <w:separator/>
      </w:r>
    </w:p>
  </w:endnote>
  <w:endnote w:type="continuationSeparator" w:id="0">
    <w:p w14:paraId="0FB835E3" w14:textId="77777777" w:rsidR="00BB10D2" w:rsidRDefault="00BB10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137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32E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DA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C4946" w14:textId="77777777" w:rsidR="00BB10D2" w:rsidRDefault="00BB10D2" w:rsidP="009139A6">
      <w:r>
        <w:separator/>
      </w:r>
    </w:p>
  </w:footnote>
  <w:footnote w:type="continuationSeparator" w:id="0">
    <w:p w14:paraId="6A015E4E" w14:textId="77777777" w:rsidR="00BB10D2" w:rsidRDefault="00BB10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8F7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96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569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0D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10D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36660"/>
  <w15:chartTrackingRefBased/>
  <w15:docId w15:val="{32BD21F8-A980-408E-9508-3289BBF67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10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2022-01-24T17:43:00Z</dcterms:created>
  <dcterms:modified xsi:type="dcterms:W3CDTF">2022-01-24T17:44:00Z</dcterms:modified>
</cp:coreProperties>
</file>